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19F" w:rsidRDefault="00BB519F" w:rsidP="00BB51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BB519F" w:rsidRDefault="00BB519F" w:rsidP="00BB51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19F" w:rsidRDefault="00BB519F" w:rsidP="00BB51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19F" w:rsidRDefault="00BB519F" w:rsidP="00BB51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Benet of King’s Melcombe, </w:t>
      </w:r>
    </w:p>
    <w:p w:rsidR="00BB519F" w:rsidRDefault="00BB519F" w:rsidP="00BB51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Dorset(q.v.),</w:t>
      </w:r>
    </w:p>
    <w:p w:rsidR="00BB519F" w:rsidRDefault="00BB519F" w:rsidP="00BB51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BB519F" w:rsidRDefault="00BB519F" w:rsidP="00BB51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19F" w:rsidRDefault="00BB519F" w:rsidP="00BB51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19F" w:rsidRDefault="00BB519F" w:rsidP="00BB51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19F" w:rsidRDefault="00BB519F" w:rsidP="00564E3C">
      <w:pPr>
        <w:spacing w:after="0" w:line="240" w:lineRule="auto"/>
      </w:pPr>
      <w:r>
        <w:separator/>
      </w:r>
    </w:p>
  </w:endnote>
  <w:endnote w:type="continuationSeparator" w:id="0">
    <w:p w:rsidR="00BB519F" w:rsidRDefault="00BB519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B519F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19F" w:rsidRDefault="00BB519F" w:rsidP="00564E3C">
      <w:pPr>
        <w:spacing w:after="0" w:line="240" w:lineRule="auto"/>
      </w:pPr>
      <w:r>
        <w:separator/>
      </w:r>
    </w:p>
  </w:footnote>
  <w:footnote w:type="continuationSeparator" w:id="0">
    <w:p w:rsidR="00BB519F" w:rsidRDefault="00BB519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19F"/>
    <w:rsid w:val="00372DC6"/>
    <w:rsid w:val="00564E3C"/>
    <w:rsid w:val="0064591D"/>
    <w:rsid w:val="00BB519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6FE2D4-F6E5-4B34-BDB6-4F901B64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B51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2015-12-15T19:45:00Z</dcterms:created>
  <dcterms:modified xsi:type="dcterms:W3CDTF">2015-12-15T19:46:00Z</dcterms:modified>
</cp:coreProperties>
</file>